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B8489" w14:textId="77777777" w:rsidR="009603F9" w:rsidRDefault="009603F9" w:rsidP="009603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JOHNSON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F486737" w14:textId="77777777" w:rsidR="009603F9" w:rsidRDefault="009603F9" w:rsidP="009603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London. Tailor.</w:t>
      </w:r>
    </w:p>
    <w:p w14:paraId="77AC94F3" w14:textId="77777777" w:rsidR="009603F9" w:rsidRDefault="009603F9" w:rsidP="009603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2DB24AA" w14:textId="77777777" w:rsidR="009603F9" w:rsidRDefault="009603F9" w:rsidP="009603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C1A674D" w14:textId="77777777" w:rsidR="009603F9" w:rsidRDefault="009603F9" w:rsidP="009603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Bataill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Stanford Rivers, Essex.</w:t>
      </w:r>
    </w:p>
    <w:p w14:paraId="3BF9AAC6" w14:textId="77777777" w:rsidR="009603F9" w:rsidRDefault="009603F9" w:rsidP="009603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4193170" w14:textId="77777777" w:rsidR="009603F9" w:rsidRDefault="009603F9" w:rsidP="009603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58A88C8" w14:textId="77777777" w:rsidR="009603F9" w:rsidRDefault="009603F9" w:rsidP="009603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EAE1422" w14:textId="77777777" w:rsidR="009603F9" w:rsidRDefault="009603F9" w:rsidP="009603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 April 2021</w:t>
      </w:r>
    </w:p>
    <w:p w14:paraId="798910C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A028A" w14:textId="77777777" w:rsidR="009603F9" w:rsidRDefault="009603F9" w:rsidP="009139A6">
      <w:r>
        <w:separator/>
      </w:r>
    </w:p>
  </w:endnote>
  <w:endnote w:type="continuationSeparator" w:id="0">
    <w:p w14:paraId="10E382F5" w14:textId="77777777" w:rsidR="009603F9" w:rsidRDefault="009603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26D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0709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649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6B9AE" w14:textId="77777777" w:rsidR="009603F9" w:rsidRDefault="009603F9" w:rsidP="009139A6">
      <w:r>
        <w:separator/>
      </w:r>
    </w:p>
  </w:footnote>
  <w:footnote w:type="continuationSeparator" w:id="0">
    <w:p w14:paraId="78A5FA11" w14:textId="77777777" w:rsidR="009603F9" w:rsidRDefault="009603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145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396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029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3F9"/>
    <w:rsid w:val="000666E0"/>
    <w:rsid w:val="002510B7"/>
    <w:rsid w:val="005C130B"/>
    <w:rsid w:val="00826F5C"/>
    <w:rsid w:val="009139A6"/>
    <w:rsid w:val="009448BB"/>
    <w:rsid w:val="009603F9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B2C03"/>
  <w15:chartTrackingRefBased/>
  <w15:docId w15:val="{DAD10965-D771-452A-94ED-A5FA695BB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603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2021-05-02T16:17:00Z</dcterms:created>
  <dcterms:modified xsi:type="dcterms:W3CDTF">2021-05-02T16:18:00Z</dcterms:modified>
</cp:coreProperties>
</file>